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141"/>
        <w:gridCol w:w="1395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 w:rsidR="002C7024">
              <w:rPr>
                <w:rFonts w:ascii="Arial Narrow" w:hAnsi="Arial Narrow"/>
              </w:rPr>
              <w:br/>
            </w:r>
            <w:r w:rsidR="002C7024" w:rsidRPr="00712962">
              <w:rPr>
                <w:rFonts w:ascii="Arial Narrow" w:hAnsi="Arial Narrow"/>
                <w:b/>
                <w:caps/>
              </w:rPr>
              <w:t>Metodyka projektowania systemów oprogramowania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2C7024">
              <w:rPr>
                <w:rFonts w:ascii="Arial Narrow" w:hAnsi="Arial Narrow"/>
              </w:rPr>
              <w:t>M1</w:t>
            </w:r>
            <w:r w:rsidR="005C05A2">
              <w:rPr>
                <w:rFonts w:ascii="Arial Narrow" w:hAnsi="Arial Narrow"/>
              </w:rPr>
              <w:t>8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2C7024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744A0B">
              <w:rPr>
                <w:rFonts w:ascii="Arial Narrow" w:hAnsi="Arial Narrow"/>
                <w:b/>
              </w:rPr>
              <w:t>Metodyka projektowania systemów oprogramowania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B823A5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</w:t>
            </w:r>
            <w:r w:rsidR="005C05A2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460E1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5C05A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460E13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60E13" w:rsidRPr="00744A0B" w:rsidRDefault="00460E13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Zap</w:t>
            </w:r>
            <w:r w:rsidRPr="00744A0B">
              <w:rPr>
                <w:rFonts w:ascii="Arial Narrow" w:hAnsi="Arial Narrow"/>
              </w:rPr>
              <w:t xml:space="preserve">oznanie </w:t>
            </w:r>
            <w:r>
              <w:rPr>
                <w:rFonts w:ascii="Arial Narrow" w:hAnsi="Arial Narrow"/>
              </w:rPr>
              <w:t xml:space="preserve">z </w:t>
            </w:r>
            <w:r w:rsidRPr="00744A0B">
              <w:rPr>
                <w:rFonts w:ascii="Arial Narrow" w:hAnsi="Arial Narrow"/>
              </w:rPr>
              <w:t>różny</w:t>
            </w:r>
            <w:r>
              <w:rPr>
                <w:rFonts w:ascii="Arial Narrow" w:hAnsi="Arial Narrow"/>
              </w:rPr>
              <w:t>mi</w:t>
            </w:r>
            <w:r w:rsidRPr="00744A0B">
              <w:rPr>
                <w:rFonts w:ascii="Arial Narrow" w:hAnsi="Arial Narrow"/>
              </w:rPr>
              <w:t xml:space="preserve"> metod</w:t>
            </w:r>
            <w:r>
              <w:rPr>
                <w:rFonts w:ascii="Arial Narrow" w:hAnsi="Arial Narrow"/>
              </w:rPr>
              <w:t>ami</w:t>
            </w:r>
            <w:r w:rsidRPr="00744A0B">
              <w:rPr>
                <w:rFonts w:ascii="Arial Narrow" w:hAnsi="Arial Narrow"/>
              </w:rPr>
              <w:t xml:space="preserve"> realizacji przedsięwzięć projektowych, których celem jest wytworzenie systemów oprogramowania; </w:t>
            </w:r>
            <w:r>
              <w:rPr>
                <w:rFonts w:ascii="Arial Narrow" w:hAnsi="Arial Narrow"/>
              </w:rPr>
              <w:t>rozwijanie umiejętności</w:t>
            </w:r>
            <w:r w:rsidRPr="00744A0B">
              <w:rPr>
                <w:rFonts w:ascii="Arial Narrow" w:hAnsi="Arial Narrow"/>
              </w:rPr>
              <w:t xml:space="preserve"> modelowania, analitycznego myślenia, prowadzenia projektów, pracy zespołowej</w:t>
            </w:r>
          </w:p>
        </w:tc>
      </w:tr>
      <w:tr w:rsidR="00C14757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14757" w:rsidRPr="00F9270B" w:rsidRDefault="00C14757" w:rsidP="00687254">
            <w:pPr>
              <w:rPr>
                <w:sz w:val="24"/>
                <w:szCs w:val="24"/>
              </w:rPr>
            </w:pPr>
            <w:r w:rsidRPr="00744A0B">
              <w:rPr>
                <w:rFonts w:ascii="Arial Narrow" w:hAnsi="Arial Narrow"/>
              </w:rPr>
              <w:t>Podstawowa znajomość programowania</w:t>
            </w:r>
            <w:r>
              <w:rPr>
                <w:rFonts w:ascii="Arial Narrow" w:hAnsi="Arial Narrow"/>
              </w:rPr>
              <w:t>, baz danych, inżynierii oprogramowania</w:t>
            </w:r>
          </w:p>
        </w:tc>
      </w:tr>
      <w:tr w:rsidR="00C14757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93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174082" w:rsidRDefault="00C14757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174082" w:rsidRDefault="00C14757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C14757" w:rsidRPr="00174082" w:rsidTr="00460E13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01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Identyfikuje problemy związane z metodycznym projektowaniem systemów oprogramowania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4757" w:rsidRPr="004B525A" w:rsidRDefault="00C14757" w:rsidP="00460E13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K_W13</w:t>
            </w:r>
          </w:p>
        </w:tc>
      </w:tr>
      <w:tr w:rsidR="00C14757" w:rsidRPr="00174082" w:rsidTr="00460E13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02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Poznaje elementarne techniki, podejścia, modele,  narzędzia programowe stosowane powszechnie przy wytwarzaniu oprogramowania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4757" w:rsidRPr="004B525A" w:rsidRDefault="00C14757" w:rsidP="00460E13">
            <w:pPr>
              <w:jc w:val="center"/>
              <w:rPr>
                <w:rFonts w:ascii="Arial Narrow" w:hAnsi="Arial Narrow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K_W13</w:t>
            </w:r>
          </w:p>
        </w:tc>
      </w:tr>
      <w:tr w:rsidR="00C14757" w:rsidRPr="00174082" w:rsidTr="00460E13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03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Potrafi scharakteryzować wybrane metodyki różnych podjeść i zakres ich stosowania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4757" w:rsidRPr="004B525A" w:rsidRDefault="00C14757" w:rsidP="00460E13">
            <w:pPr>
              <w:jc w:val="center"/>
              <w:rPr>
                <w:rFonts w:ascii="Arial Narrow" w:hAnsi="Arial Narrow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K_W13</w:t>
            </w: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174082" w:rsidRDefault="00C14757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174082" w:rsidRDefault="00C14757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04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Stosuje wybrane techniki różnych metodyk przy realizacji zadań związanych z przedsięwzięciem projektowym, dotyczącym wytwarzania systemów oprogramowania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4757" w:rsidRPr="004B525A" w:rsidRDefault="00C14757" w:rsidP="00460E13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K_U07</w:t>
            </w: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05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Dobiera modele do konkretnego problemu projektowego, wyszukuje  adekwatne narzędzia programowe (CASE) do tworzenia modeli, tworzy modele w wybranym narzędziu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4757" w:rsidRPr="004B525A" w:rsidRDefault="00C14757" w:rsidP="00460E13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K_U01</w:t>
            </w:r>
            <w:r>
              <w:rPr>
                <w:rFonts w:ascii="Arial Narrow" w:hAnsi="Arial Narrow" w:cs="Arial"/>
                <w:color w:val="000000"/>
              </w:rPr>
              <w:t xml:space="preserve">, </w:t>
            </w:r>
            <w:r w:rsidRPr="004B525A">
              <w:rPr>
                <w:rFonts w:ascii="Arial Narrow" w:hAnsi="Arial Narrow" w:cs="Arial"/>
                <w:color w:val="000000"/>
              </w:rPr>
              <w:t>K_U03</w:t>
            </w:r>
          </w:p>
          <w:p w:rsidR="00C14757" w:rsidRPr="004B525A" w:rsidRDefault="00C14757" w:rsidP="00460E13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K_U06</w:t>
            </w: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06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Bazując na poznanych technikach różnych metodyk tworzy wspólnie z zespołem dokumentację projektową zadanego przedsięwzięcia; prezentuje ją publicznie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4757" w:rsidRPr="004B525A" w:rsidRDefault="00C14757" w:rsidP="00460E13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K_U03</w:t>
            </w:r>
            <w:r w:rsidRPr="004B525A">
              <w:rPr>
                <w:rFonts w:ascii="Arial Narrow" w:hAnsi="Arial Narrow" w:cs="Arial"/>
              </w:rPr>
              <w:t xml:space="preserve"> K_U02</w:t>
            </w: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174082" w:rsidRDefault="00C14757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757" w:rsidRPr="00174082" w:rsidRDefault="00C14757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07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Analizuje metody prowadzenia przedsięwzięć projektowych z udziałem osób bez wykształcenia informatycznego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4757" w:rsidRPr="004B525A" w:rsidRDefault="00C14757" w:rsidP="00460E13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K_K02</w:t>
            </w: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08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Realizując swoje zadanie, współtworzy z grupą finalny projekt. Odnajduje się w zespole w obszarze, który został mu wyznaczony jak i tym, który odpowiada mu najbardziej ze względu na osobiste predyspozycje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4757" w:rsidRPr="004B525A" w:rsidRDefault="00C14757" w:rsidP="00460E13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K_K04</w:t>
            </w:r>
          </w:p>
        </w:tc>
      </w:tr>
      <w:tr w:rsidR="00C14757" w:rsidRPr="00174082" w:rsidTr="00460E13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09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</w:t>
            </w:r>
            <w:r w:rsidRPr="007704CC">
              <w:rPr>
                <w:rFonts w:ascii="Arial Narrow" w:hAnsi="Arial Narrow"/>
              </w:rPr>
              <w:t>rezentuje publicznie efekty swojej pracy</w:t>
            </w:r>
            <w:r>
              <w:rPr>
                <w:rFonts w:ascii="Arial Narrow" w:hAnsi="Arial Narrow"/>
              </w:rPr>
              <w:t xml:space="preserve"> w sposób zrozumiały także dla ludzi spoza branży IT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4757" w:rsidRPr="004B525A" w:rsidRDefault="00C14757" w:rsidP="00460E13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4B525A">
              <w:rPr>
                <w:rFonts w:ascii="Arial Narrow" w:hAnsi="Arial Narrow" w:cs="Arial"/>
                <w:color w:val="000000"/>
              </w:rPr>
              <w:t>K_K07</w:t>
            </w:r>
          </w:p>
        </w:tc>
      </w:tr>
      <w:tr w:rsidR="00C14757" w:rsidRPr="00174082" w:rsidTr="00877931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lastRenderedPageBreak/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 efektu kształcenia</w:t>
            </w:r>
            <w:r w:rsidRPr="00174082">
              <w:rPr>
                <w:rFonts w:ascii="Arial Narrow" w:hAnsi="Arial Narrow"/>
              </w:rPr>
              <w:br/>
            </w:r>
          </w:p>
        </w:tc>
      </w:tr>
      <w:tr w:rsidR="00C14757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Student wykonuje pisemnie zadania związane z aktualnym tematem ćwiczeń, weryfikując je w domu, przedkładając  do zaliczenia  je na kolejnych zajęciach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744A0B" w:rsidRDefault="00C14757" w:rsidP="00460E1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02,03,04,05</w:t>
            </w:r>
          </w:p>
        </w:tc>
      </w:tr>
      <w:tr w:rsidR="00C14757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Student  pisze kolokwium semestralne z teorii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744A0B" w:rsidRDefault="00C14757" w:rsidP="00460E1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01,02,03</w:t>
            </w:r>
          </w:p>
        </w:tc>
      </w:tr>
      <w:tr w:rsidR="00C14757" w:rsidRPr="00174082" w:rsidTr="00877931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Na koniec semestru student  w zespole tworzy dokumentację projektową 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744A0B" w:rsidRDefault="00C14757" w:rsidP="00460E1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06,04,05</w:t>
            </w:r>
          </w:p>
        </w:tc>
      </w:tr>
      <w:tr w:rsidR="00C14757" w:rsidRPr="00174082" w:rsidTr="00877931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744A0B" w:rsidRDefault="00C14757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Student prezentuje werbalnie i publicznie swoją część dokumentacji projektowej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4757" w:rsidRPr="00744A0B" w:rsidRDefault="00C14757" w:rsidP="00460E13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09</w:t>
            </w:r>
          </w:p>
        </w:tc>
      </w:tr>
      <w:tr w:rsidR="00C14757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C14757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C14757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4757" w:rsidRPr="00744A0B" w:rsidRDefault="00C14757" w:rsidP="006572F7">
            <w:pPr>
              <w:jc w:val="center"/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4757" w:rsidRPr="00744A0B" w:rsidRDefault="00C14757" w:rsidP="006572F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4757" w:rsidRPr="00744A0B" w:rsidRDefault="00C14757" w:rsidP="006572F7">
            <w:pPr>
              <w:jc w:val="center"/>
              <w:rPr>
                <w:rFonts w:ascii="Arial Narrow" w:hAnsi="Arial Narrow"/>
              </w:rPr>
            </w:pPr>
            <w:r w:rsidRPr="00744A0B">
              <w:rPr>
                <w:rFonts w:ascii="Arial Narrow" w:hAnsi="Arial Narrow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4757" w:rsidRPr="00744A0B" w:rsidRDefault="00C14757" w:rsidP="006572F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4757" w:rsidRPr="00744A0B" w:rsidRDefault="00C14757" w:rsidP="006572F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4757" w:rsidRPr="00744A0B" w:rsidRDefault="008012BE" w:rsidP="006572F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744A0B" w:rsidRDefault="008012BE" w:rsidP="006572F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4757" w:rsidRPr="00744A0B" w:rsidRDefault="00C14757" w:rsidP="006572F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C14757" w:rsidRPr="00744A0B" w:rsidRDefault="00C14757" w:rsidP="006572F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4757" w:rsidRPr="00174082" w:rsidRDefault="008012BE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="00C14757">
              <w:rPr>
                <w:rFonts w:ascii="Arial Narrow" w:hAnsi="Arial Narrow"/>
              </w:rPr>
              <w:t>5</w:t>
            </w:r>
          </w:p>
        </w:tc>
      </w:tr>
      <w:tr w:rsidR="00C14757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C14757" w:rsidRPr="00174082" w:rsidRDefault="00C14757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 ECTS</w:t>
            </w: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C14757" w:rsidRPr="00174082" w:rsidRDefault="008012BE" w:rsidP="008012BE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1,8</w:t>
            </w:r>
            <w:r w:rsidR="00C14757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C14757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C14757" w:rsidRPr="00174082" w:rsidRDefault="00C14757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C14757" w:rsidRDefault="008012BE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bookmarkStart w:id="0" w:name="_GoBack"/>
            <w:r>
              <w:rPr>
                <w:rFonts w:ascii="Arial Narrow" w:hAnsi="Arial Narrow"/>
              </w:rPr>
              <w:t>32</w:t>
            </w:r>
          </w:p>
          <w:p w:rsidR="00C14757" w:rsidRPr="00D24E31" w:rsidRDefault="008012BE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1,3</w:t>
            </w:r>
            <w:r w:rsidR="00C14757" w:rsidRPr="00D24E31">
              <w:rPr>
                <w:rFonts w:ascii="Arial Narrow" w:hAnsi="Arial Narrow"/>
                <w:b/>
              </w:rPr>
              <w:t xml:space="preserve"> ECTS</w:t>
            </w:r>
            <w:bookmarkEnd w:id="0"/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460E13" w:rsidRPr="00174082" w:rsidTr="00460E1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60E13" w:rsidRPr="00174082" w:rsidRDefault="00460E1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3" w:rsidRPr="00174082" w:rsidRDefault="00460E13" w:rsidP="00460E13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  <w:r>
              <w:rPr>
                <w:rFonts w:ascii="Arial Narrow" w:hAnsi="Arial Narrow"/>
              </w:rPr>
              <w:br/>
            </w:r>
            <w:r w:rsidRPr="00712962">
              <w:rPr>
                <w:rFonts w:ascii="Arial Narrow" w:hAnsi="Arial Narrow"/>
                <w:b/>
                <w:caps/>
              </w:rPr>
              <w:t>Metodyka projektowania systemów oprogramowania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M1</w:t>
            </w:r>
            <w:r w:rsidR="005C05A2">
              <w:rPr>
                <w:rFonts w:ascii="Arial Narrow" w:hAnsi="Arial Narrow"/>
              </w:rPr>
              <w:t>8</w:t>
            </w:r>
          </w:p>
        </w:tc>
      </w:tr>
      <w:tr w:rsidR="00460E13" w:rsidRPr="00174082" w:rsidTr="00460E1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3" w:rsidRPr="00174082" w:rsidRDefault="00460E13" w:rsidP="00460E13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460E13" w:rsidRPr="00174082" w:rsidRDefault="00460E13" w:rsidP="00460E13">
            <w:pPr>
              <w:spacing w:line="240" w:lineRule="auto"/>
              <w:rPr>
                <w:rFonts w:ascii="Arial Narrow" w:hAnsi="Arial Narrow"/>
                <w:b/>
              </w:rPr>
            </w:pPr>
            <w:r w:rsidRPr="00744A0B">
              <w:rPr>
                <w:rFonts w:ascii="Arial Narrow" w:hAnsi="Arial Narrow"/>
                <w:b/>
              </w:rPr>
              <w:t>Metodyka projektowania systemów oprogramowania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174082" w:rsidTr="00460E1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460E13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174082" w:rsidTr="00460E1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460E13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174082" w:rsidRDefault="00226C5F" w:rsidP="00460E13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174082" w:rsidTr="00460E1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460E13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26C5F" w:rsidRPr="00174082" w:rsidRDefault="00226C5F" w:rsidP="00460E13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174082" w:rsidRDefault="00226C5F" w:rsidP="00460E13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26C5F" w:rsidRPr="00174082" w:rsidRDefault="00226C5F" w:rsidP="00460E13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6C5F" w:rsidRPr="0017408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460E1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174082" w:rsidRPr="00174082" w:rsidRDefault="00460E1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3/</w:t>
            </w:r>
            <w:r w:rsidR="005C05A2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174082" w:rsidRPr="0017408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226C5F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460E13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460E1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5C05A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460E13" w:rsidRPr="00174082" w:rsidTr="00460E13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60E13" w:rsidRPr="00744A0B" w:rsidRDefault="00460E13" w:rsidP="00460E13">
            <w:pPr>
              <w:rPr>
                <w:rFonts w:ascii="Arial Narrow" w:hAnsi="Arial Narrow"/>
                <w:b/>
              </w:rPr>
            </w:pPr>
            <w:r w:rsidRPr="00744A0B">
              <w:rPr>
                <w:rFonts w:ascii="Arial Narrow" w:hAnsi="Arial Narrow"/>
                <w:b/>
              </w:rPr>
              <w:t>mgr inż. Marzanna Skowrońska</w:t>
            </w:r>
          </w:p>
        </w:tc>
      </w:tr>
      <w:tr w:rsidR="00460E13" w:rsidRPr="00174082" w:rsidTr="00460E13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60E13" w:rsidRPr="00744A0B" w:rsidRDefault="00460E13" w:rsidP="00460E13">
            <w:pPr>
              <w:rPr>
                <w:rFonts w:ascii="Arial Narrow" w:hAnsi="Arial Narrow"/>
                <w:b/>
              </w:rPr>
            </w:pPr>
            <w:r w:rsidRPr="00744A0B">
              <w:rPr>
                <w:rFonts w:ascii="Arial Narrow" w:hAnsi="Arial Narrow"/>
                <w:b/>
              </w:rPr>
              <w:t>mgr inż. Marzanna Skowrońska</w:t>
            </w:r>
          </w:p>
        </w:tc>
      </w:tr>
      <w:tr w:rsidR="00174082" w:rsidRPr="00174082" w:rsidTr="00460E13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460E13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174082" w:rsidTr="00460E13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Wprowadzenie do tematyki poprzez zdefiniowanie pojęć: oprogramowanie jako produkt programowy, system, system informatyczny, projekt, projekt informatyczny, projekt informatyczny dotyczący wytwarzania systemów oprogramowania, sukces w projekcie informatycznym, inżynieria oprogramowania, CASE, metodyka, notacja. </w:t>
            </w:r>
            <w:r>
              <w:rPr>
                <w:rFonts w:ascii="Arial Narrow" w:hAnsi="Arial Narrow"/>
              </w:rPr>
              <w:t>//2h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Metodyka projektowania systemów oprogramowania, definicja, składowe metodyki. </w:t>
            </w:r>
            <w:r>
              <w:rPr>
                <w:rFonts w:ascii="Arial Narrow" w:hAnsi="Arial Narrow"/>
              </w:rPr>
              <w:t>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Klasyfikacja metodyk, modelowanie jako podstawa tworzenia projektów. Metodyki społeczne. </w:t>
            </w:r>
            <w:r>
              <w:rPr>
                <w:rFonts w:ascii="Arial Narrow" w:hAnsi="Arial Narrow"/>
              </w:rPr>
              <w:t>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Metodyki strukturalne. </w:t>
            </w:r>
            <w:r>
              <w:rPr>
                <w:rFonts w:ascii="Arial Narrow" w:hAnsi="Arial Narrow"/>
              </w:rPr>
              <w:t>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Metodyki obiektowe. </w:t>
            </w:r>
            <w:r>
              <w:rPr>
                <w:rFonts w:ascii="Arial Narrow" w:hAnsi="Arial Narrow"/>
              </w:rPr>
              <w:t>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Modelowanie sterowane architekturą - MDA(Model </w:t>
            </w:r>
            <w:proofErr w:type="spellStart"/>
            <w:r w:rsidRPr="00D200DC">
              <w:rPr>
                <w:rFonts w:ascii="Arial Narrow" w:hAnsi="Arial Narrow"/>
              </w:rPr>
              <w:t>Driven</w:t>
            </w:r>
            <w:proofErr w:type="spellEnd"/>
            <w:r w:rsidRPr="00D200DC">
              <w:rPr>
                <w:rFonts w:ascii="Arial Narrow" w:hAnsi="Arial Narrow"/>
              </w:rPr>
              <w:t xml:space="preserve"> </w:t>
            </w:r>
            <w:proofErr w:type="spellStart"/>
            <w:r w:rsidRPr="00D200DC">
              <w:rPr>
                <w:rFonts w:ascii="Arial Narrow" w:hAnsi="Arial Narrow"/>
              </w:rPr>
              <w:t>Architecture</w:t>
            </w:r>
            <w:proofErr w:type="spellEnd"/>
            <w:r w:rsidRPr="00D200DC">
              <w:rPr>
                <w:rFonts w:ascii="Arial Narrow" w:hAnsi="Arial Narrow"/>
              </w:rPr>
              <w:t xml:space="preserve">). </w:t>
            </w:r>
            <w:r>
              <w:rPr>
                <w:rFonts w:ascii="Arial Narrow" w:hAnsi="Arial Narrow"/>
              </w:rPr>
              <w:t>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Podejście zwinne – Agile </w:t>
            </w:r>
            <w:proofErr w:type="spellStart"/>
            <w:r w:rsidRPr="00D200DC">
              <w:rPr>
                <w:rFonts w:ascii="Arial Narrow" w:hAnsi="Arial Narrow"/>
              </w:rPr>
              <w:t>Manifesto</w:t>
            </w:r>
            <w:proofErr w:type="spellEnd"/>
            <w:r w:rsidRPr="00D200DC">
              <w:rPr>
                <w:rFonts w:ascii="Arial Narrow" w:hAnsi="Arial Narrow"/>
              </w:rPr>
              <w:t xml:space="preserve">. </w:t>
            </w:r>
            <w:r>
              <w:rPr>
                <w:rFonts w:ascii="Arial Narrow" w:hAnsi="Arial Narrow"/>
              </w:rPr>
              <w:t>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Biznesowe podejście do projektu informatycznego, przykłady pozytywne i negatywne realizacji  projektów informatycznych. </w:t>
            </w:r>
            <w:r>
              <w:rPr>
                <w:rFonts w:ascii="Arial Narrow" w:hAnsi="Arial Narrow"/>
              </w:rPr>
              <w:t>//2h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  <w:lang w:val="en-US"/>
              </w:rPr>
            </w:pPr>
            <w:proofErr w:type="spellStart"/>
            <w:r w:rsidRPr="00D200DC">
              <w:rPr>
                <w:rFonts w:ascii="Arial Narrow" w:hAnsi="Arial Narrow"/>
                <w:lang w:val="en-US"/>
              </w:rPr>
              <w:t>Metodyka</w:t>
            </w:r>
            <w:proofErr w:type="spellEnd"/>
            <w:r w:rsidRPr="00D200DC">
              <w:rPr>
                <w:rFonts w:ascii="Arial Narrow" w:hAnsi="Arial Narrow"/>
                <w:lang w:val="en-US"/>
              </w:rPr>
              <w:t xml:space="preserve"> RUP (Rational Unified Process). </w:t>
            </w:r>
            <w:r>
              <w:rPr>
                <w:rFonts w:ascii="Arial Narrow" w:hAnsi="Arial Narrow"/>
                <w:lang w:val="en-US"/>
              </w:rPr>
              <w:t>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  <w:lang w:val="en-US"/>
              </w:rPr>
            </w:pPr>
            <w:proofErr w:type="spellStart"/>
            <w:r w:rsidRPr="00D200DC">
              <w:rPr>
                <w:rFonts w:ascii="Arial Narrow" w:hAnsi="Arial Narrow"/>
                <w:lang w:val="en-US"/>
              </w:rPr>
              <w:t>Metodyka</w:t>
            </w:r>
            <w:proofErr w:type="spellEnd"/>
            <w:r w:rsidRPr="00D200DC">
              <w:rPr>
                <w:rFonts w:ascii="Arial Narrow" w:hAnsi="Arial Narrow"/>
                <w:lang w:val="en-US"/>
              </w:rPr>
              <w:t xml:space="preserve"> MSF (Microsoft Solution Framework). </w:t>
            </w:r>
            <w:r>
              <w:rPr>
                <w:rFonts w:ascii="Arial Narrow" w:hAnsi="Arial Narrow"/>
                <w:lang w:val="en-US"/>
              </w:rPr>
              <w:t xml:space="preserve"> 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Metodyka zwinna: SCRUM, XP – </w:t>
            </w:r>
            <w:proofErr w:type="spellStart"/>
            <w:r w:rsidRPr="00D200DC">
              <w:rPr>
                <w:rFonts w:ascii="Arial Narrow" w:hAnsi="Arial Narrow"/>
              </w:rPr>
              <w:t>extreme</w:t>
            </w:r>
            <w:proofErr w:type="spellEnd"/>
            <w:r w:rsidRPr="00D200DC">
              <w:rPr>
                <w:rFonts w:ascii="Arial Narrow" w:hAnsi="Arial Narrow"/>
              </w:rPr>
              <w:t xml:space="preserve"> </w:t>
            </w:r>
            <w:proofErr w:type="spellStart"/>
            <w:r w:rsidRPr="00D200DC">
              <w:rPr>
                <w:rFonts w:ascii="Arial Narrow" w:hAnsi="Arial Narrow"/>
              </w:rPr>
              <w:t>programming</w:t>
            </w:r>
            <w:proofErr w:type="spellEnd"/>
            <w:r w:rsidRPr="00D200DC">
              <w:rPr>
                <w:rFonts w:ascii="Arial Narrow" w:hAnsi="Arial Narrow"/>
              </w:rPr>
              <w:t xml:space="preserve">. </w:t>
            </w:r>
            <w:r>
              <w:rPr>
                <w:rFonts w:ascii="Arial Narrow" w:hAnsi="Arial Narrow"/>
              </w:rPr>
              <w:t xml:space="preserve"> 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Metodyka zarządzania projektem PRINCE2. </w:t>
            </w:r>
            <w:r>
              <w:rPr>
                <w:rFonts w:ascii="Arial Narrow" w:hAnsi="Arial Narrow"/>
              </w:rPr>
              <w:t>//1h</w:t>
            </w:r>
          </w:p>
          <w:p w:rsidR="00217FC4" w:rsidRPr="00D200DC" w:rsidRDefault="00217FC4" w:rsidP="00217FC4">
            <w:pPr>
              <w:numPr>
                <w:ilvl w:val="0"/>
                <w:numId w:val="3"/>
              </w:numPr>
              <w:tabs>
                <w:tab w:val="clear" w:pos="1080"/>
              </w:tabs>
              <w:spacing w:line="240" w:lineRule="auto"/>
              <w:ind w:left="605"/>
              <w:rPr>
                <w:rFonts w:ascii="Arial Narrow" w:hAnsi="Arial Narrow"/>
              </w:rPr>
            </w:pPr>
            <w:r w:rsidRPr="00D200DC">
              <w:rPr>
                <w:rFonts w:ascii="Arial Narrow" w:hAnsi="Arial Narrow"/>
              </w:rPr>
              <w:t xml:space="preserve">Powtórzenie i podsumowanie. </w:t>
            </w:r>
            <w:r>
              <w:rPr>
                <w:rFonts w:ascii="Arial Narrow" w:hAnsi="Arial Narrow"/>
              </w:rPr>
              <w:t xml:space="preserve"> //1h</w:t>
            </w:r>
          </w:p>
          <w:p w:rsidR="00174082" w:rsidRPr="00D200DC" w:rsidRDefault="00174082" w:rsidP="00217FC4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174082" w:rsidRPr="00174082" w:rsidTr="00460E13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5C05A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Projekt</w:t>
            </w:r>
          </w:p>
        </w:tc>
      </w:tr>
      <w:tr w:rsidR="00174082" w:rsidRPr="00174082" w:rsidTr="00460E13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60E13" w:rsidRPr="004B525A" w:rsidRDefault="00460E13" w:rsidP="00460E13">
            <w:pPr>
              <w:ind w:left="106"/>
              <w:rPr>
                <w:rFonts w:ascii="Arial Narrow" w:hAnsi="Arial Narrow"/>
              </w:rPr>
            </w:pPr>
            <w:r w:rsidRPr="004B525A">
              <w:rPr>
                <w:rFonts w:ascii="Arial Narrow" w:hAnsi="Arial Narrow"/>
              </w:rPr>
              <w:t xml:space="preserve">Głównym celem ćwiczeń projektowych jest praktyczne zastosowanie metod przedstawianych na wykładzie oraz szkolenie umiejętności modelowania, pracy zespołowej. </w:t>
            </w:r>
          </w:p>
          <w:p w:rsidR="00460E13" w:rsidRPr="004B525A" w:rsidRDefault="00460E13" w:rsidP="00460E13">
            <w:pPr>
              <w:ind w:left="106"/>
              <w:rPr>
                <w:rFonts w:ascii="Arial Narrow" w:hAnsi="Arial Narrow"/>
              </w:rPr>
            </w:pPr>
            <w:r w:rsidRPr="004B525A">
              <w:rPr>
                <w:rFonts w:ascii="Arial Narrow" w:hAnsi="Arial Narrow"/>
              </w:rPr>
              <w:t xml:space="preserve">Na ćwiczeniach wspólnie omawia się różne metody prowadzenia i dokumentowania projektu informatycznego (z pominięciem kodowania). Wiedzę tę wykorzystuje się następnie w pracy w grupach </w:t>
            </w:r>
            <w:proofErr w:type="spellStart"/>
            <w:r w:rsidRPr="004B525A">
              <w:rPr>
                <w:rFonts w:ascii="Arial Narrow" w:hAnsi="Arial Narrow"/>
              </w:rPr>
              <w:t>pięciosobowych</w:t>
            </w:r>
            <w:proofErr w:type="spellEnd"/>
            <w:r w:rsidRPr="004B525A">
              <w:rPr>
                <w:rFonts w:ascii="Arial Narrow" w:hAnsi="Arial Narrow"/>
              </w:rPr>
              <w:t xml:space="preserve"> podczas tworzenia dokumentacji projektowej.  Każdy student wykonuje 1 sprawozdanie, które jest fragmentem projektu i stanowi element spójnej całości. </w:t>
            </w:r>
            <w:r w:rsidRPr="004B525A">
              <w:rPr>
                <w:rFonts w:ascii="Arial Narrow" w:hAnsi="Arial Narrow"/>
              </w:rPr>
              <w:br/>
              <w:t xml:space="preserve">Na zajęciach sporządza się notatki, a na ich podstawie w domu wykonuje sprawozdania, które stanowią dokumentację </w:t>
            </w:r>
            <w:r w:rsidRPr="004B525A">
              <w:rPr>
                <w:rFonts w:ascii="Arial Narrow" w:hAnsi="Arial Narrow"/>
              </w:rPr>
              <w:lastRenderedPageBreak/>
              <w:t xml:space="preserve">projektową zadanego tematu. Jest ponadto dokonywana analiza wybranego dużego programistycznego projektu informatycznego pod kątem sukcesu, </w:t>
            </w:r>
            <w:r>
              <w:rPr>
                <w:rFonts w:ascii="Arial Narrow" w:hAnsi="Arial Narrow"/>
              </w:rPr>
              <w:t>zastosowania.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174082" w:rsidRPr="00460E13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460E13">
              <w:rPr>
                <w:rFonts w:ascii="Arial Narrow" w:hAnsi="Arial Narrow"/>
              </w:rPr>
              <w:t>W tym treści powiązane z praktycznym przygotowaniem zawodowym: [</w:t>
            </w:r>
            <w:r w:rsidR="00460E13" w:rsidRPr="00460E13">
              <w:rPr>
                <w:rFonts w:ascii="Arial Narrow" w:hAnsi="Arial Narrow"/>
              </w:rPr>
              <w:t>100</w:t>
            </w:r>
            <w:r w:rsidRPr="00460E13">
              <w:rPr>
                <w:rFonts w:ascii="Arial Narrow" w:hAnsi="Arial Narrow"/>
              </w:rPr>
              <w:t>%]</w:t>
            </w:r>
          </w:p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174082" w:rsidTr="00460E13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460E13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460E13" w:rsidRPr="00174082" w:rsidTr="00460E13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E13" w:rsidRDefault="00460E13" w:rsidP="00460E13">
            <w:pPr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„</w:t>
            </w:r>
            <w:r w:rsidRPr="004B525A">
              <w:rPr>
                <w:rFonts w:ascii="Arial Narrow" w:hAnsi="Arial Narrow"/>
              </w:rPr>
              <w:t>Metody wytwarzania oprogramowania</w:t>
            </w:r>
            <w:r>
              <w:rPr>
                <w:rFonts w:ascii="Arial Narrow" w:hAnsi="Arial Narrow"/>
              </w:rPr>
              <w:t>”,</w:t>
            </w:r>
            <w:r w:rsidRPr="004B525A">
              <w:rPr>
                <w:rFonts w:ascii="Arial Narrow" w:hAnsi="Arial Narrow"/>
              </w:rPr>
              <w:t xml:space="preserve"> </w:t>
            </w:r>
            <w:proofErr w:type="spellStart"/>
            <w:r w:rsidRPr="004B525A">
              <w:rPr>
                <w:rFonts w:ascii="Arial Narrow" w:hAnsi="Arial Narrow"/>
              </w:rPr>
              <w:t>Szejko</w:t>
            </w:r>
            <w:proofErr w:type="spellEnd"/>
            <w:r w:rsidRPr="004B525A">
              <w:rPr>
                <w:rFonts w:ascii="Arial Narrow" w:hAnsi="Arial Narrow"/>
              </w:rPr>
              <w:t xml:space="preserve"> i inni, Mikom, Warszawa 2002</w:t>
            </w:r>
          </w:p>
          <w:p w:rsidR="00460E13" w:rsidRDefault="00460E13" w:rsidP="00460E13">
            <w:pPr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„</w:t>
            </w:r>
            <w:r w:rsidRPr="006F2DC0">
              <w:rPr>
                <w:rFonts w:ascii="Arial Narrow" w:hAnsi="Arial Narrow"/>
              </w:rPr>
              <w:t>SCRUM : praktyczny przewodnik po najpopularniejszej metodyce Agile</w:t>
            </w:r>
            <w:r>
              <w:rPr>
                <w:rFonts w:ascii="Arial Narrow" w:hAnsi="Arial Narrow"/>
              </w:rPr>
              <w:t>”, Kenneth S. Rubin,</w:t>
            </w:r>
            <w:r w:rsidRPr="006F2DC0">
              <w:rPr>
                <w:rFonts w:ascii="Arial Narrow" w:hAnsi="Arial Narrow"/>
              </w:rPr>
              <w:t xml:space="preserve"> Helion</w:t>
            </w:r>
            <w:r>
              <w:rPr>
                <w:rFonts w:ascii="Arial Narrow" w:hAnsi="Arial Narrow"/>
              </w:rPr>
              <w:t>,</w:t>
            </w:r>
            <w:r w:rsidRPr="006F2DC0">
              <w:rPr>
                <w:rFonts w:ascii="Arial Narrow" w:hAnsi="Arial Narrow"/>
              </w:rPr>
              <w:t xml:space="preserve"> Gliwice</w:t>
            </w:r>
            <w:r>
              <w:rPr>
                <w:rFonts w:ascii="Arial Narrow" w:hAnsi="Arial Narrow"/>
              </w:rPr>
              <w:t xml:space="preserve">, </w:t>
            </w:r>
            <w:r w:rsidRPr="006F2DC0">
              <w:rPr>
                <w:rFonts w:ascii="Arial Narrow" w:hAnsi="Arial Narrow"/>
              </w:rPr>
              <w:t>2014</w:t>
            </w:r>
          </w:p>
          <w:p w:rsidR="002F1CDF" w:rsidRDefault="00460E13" w:rsidP="002F1CDF">
            <w:pPr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„</w:t>
            </w:r>
            <w:r w:rsidRPr="006F2DC0">
              <w:rPr>
                <w:rFonts w:ascii="Arial Narrow" w:hAnsi="Arial Narrow"/>
              </w:rPr>
              <w:t>Inżynieria oprogramowania</w:t>
            </w:r>
            <w:r>
              <w:rPr>
                <w:rFonts w:ascii="Arial Narrow" w:hAnsi="Arial Narrow"/>
              </w:rPr>
              <w:t xml:space="preserve">”, </w:t>
            </w:r>
            <w:r w:rsidRPr="006F2DC0">
              <w:rPr>
                <w:rFonts w:ascii="Arial Narrow" w:hAnsi="Arial Narrow"/>
              </w:rPr>
              <w:t>Krzysztof Sacha</w:t>
            </w:r>
            <w:r>
              <w:rPr>
                <w:rFonts w:ascii="Arial Narrow" w:hAnsi="Arial Narrow"/>
              </w:rPr>
              <w:t xml:space="preserve">, </w:t>
            </w:r>
            <w:r w:rsidRPr="006F2DC0">
              <w:rPr>
                <w:rFonts w:ascii="Arial Narrow" w:hAnsi="Arial Narrow"/>
              </w:rPr>
              <w:t xml:space="preserve"> Wydaw. Naukowe PWN</w:t>
            </w:r>
            <w:r>
              <w:rPr>
                <w:rFonts w:ascii="Arial Narrow" w:hAnsi="Arial Narrow"/>
              </w:rPr>
              <w:t xml:space="preserve">, </w:t>
            </w:r>
            <w:r w:rsidRPr="006F2DC0">
              <w:rPr>
                <w:rFonts w:ascii="Arial Narrow" w:hAnsi="Arial Narrow"/>
              </w:rPr>
              <w:t>Warszawa,</w:t>
            </w:r>
            <w:r>
              <w:rPr>
                <w:rFonts w:ascii="Arial Narrow" w:hAnsi="Arial Narrow"/>
              </w:rPr>
              <w:t xml:space="preserve"> </w:t>
            </w:r>
            <w:r w:rsidRPr="006F2DC0">
              <w:rPr>
                <w:rFonts w:ascii="Arial Narrow" w:hAnsi="Arial Narrow"/>
              </w:rPr>
              <w:t xml:space="preserve">2010. </w:t>
            </w:r>
          </w:p>
          <w:p w:rsidR="002F1CDF" w:rsidRPr="006F2DC0" w:rsidRDefault="002F1CDF" w:rsidP="002F1CDF">
            <w:pPr>
              <w:numPr>
                <w:ilvl w:val="0"/>
                <w:numId w:val="4"/>
              </w:numPr>
              <w:tabs>
                <w:tab w:val="clear" w:pos="720"/>
                <w:tab w:val="num" w:pos="364"/>
              </w:tabs>
              <w:spacing w:line="240" w:lineRule="auto"/>
              <w:ind w:left="364" w:hanging="240"/>
              <w:rPr>
                <w:rFonts w:ascii="Arial Narrow" w:hAnsi="Arial Narrow"/>
              </w:rPr>
            </w:pPr>
            <w:r w:rsidRPr="002F1CDF">
              <w:rPr>
                <w:rFonts w:ascii="Arial Narrow" w:hAnsi="Arial Narrow"/>
              </w:rPr>
              <w:t>https://agilemanifesto.org/</w:t>
            </w:r>
          </w:p>
        </w:tc>
      </w:tr>
      <w:tr w:rsidR="00D24E31" w:rsidRPr="00174082" w:rsidTr="00460E13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4E31" w:rsidRPr="00174082" w:rsidRDefault="00D24E31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4E31" w:rsidRDefault="00D24E31" w:rsidP="00D24E31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„Inżynieria oprogramowania”, </w:t>
            </w:r>
            <w:proofErr w:type="spellStart"/>
            <w:r w:rsidRPr="004B525A">
              <w:rPr>
                <w:rFonts w:ascii="Arial Narrow" w:hAnsi="Arial Narrow"/>
              </w:rPr>
              <w:t>Sommerville</w:t>
            </w:r>
            <w:proofErr w:type="spellEnd"/>
            <w:r w:rsidRPr="004B525A">
              <w:rPr>
                <w:rFonts w:ascii="Arial Narrow" w:hAnsi="Arial Narrow"/>
              </w:rPr>
              <w:t xml:space="preserve"> </w:t>
            </w:r>
            <w:proofErr w:type="spellStart"/>
            <w:r w:rsidRPr="004B525A">
              <w:rPr>
                <w:rFonts w:ascii="Arial Narrow" w:hAnsi="Arial Narrow"/>
              </w:rPr>
              <w:t>Ian</w:t>
            </w:r>
            <w:proofErr w:type="spellEnd"/>
            <w:r w:rsidRPr="004B525A">
              <w:rPr>
                <w:rFonts w:ascii="Arial Narrow" w:hAnsi="Arial Narrow"/>
              </w:rPr>
              <w:t>, WNT, Warszawa 200</w:t>
            </w:r>
            <w:r>
              <w:rPr>
                <w:rFonts w:ascii="Arial Narrow" w:hAnsi="Arial Narrow"/>
              </w:rPr>
              <w:t>3,</w:t>
            </w:r>
          </w:p>
          <w:p w:rsidR="00D24E31" w:rsidRPr="004B525A" w:rsidRDefault="00D24E31" w:rsidP="00D24E31">
            <w:pPr>
              <w:numPr>
                <w:ilvl w:val="0"/>
                <w:numId w:val="5"/>
              </w:numPr>
              <w:spacing w:line="240" w:lineRule="auto"/>
              <w:rPr>
                <w:rFonts w:ascii="Arial Narrow" w:hAnsi="Arial Narrow" w:cs="Verdana"/>
              </w:rPr>
            </w:pPr>
            <w:r>
              <w:rPr>
                <w:rFonts w:ascii="Arial Narrow" w:hAnsi="Arial Narrow" w:cs="Verdana"/>
              </w:rPr>
              <w:t>„</w:t>
            </w:r>
            <w:r w:rsidRPr="00B623FC">
              <w:rPr>
                <w:rFonts w:ascii="Arial Narrow" w:hAnsi="Arial Narrow" w:cs="Verdana"/>
              </w:rPr>
              <w:t>Analiza i projektowanie strukturalne</w:t>
            </w:r>
            <w:r>
              <w:rPr>
                <w:rFonts w:ascii="Arial Narrow" w:hAnsi="Arial Narrow" w:cs="Verdana"/>
              </w:rPr>
              <w:t>”,</w:t>
            </w:r>
            <w:r w:rsidRPr="00B623FC">
              <w:rPr>
                <w:rFonts w:ascii="Arial Narrow" w:hAnsi="Arial Narrow" w:cs="Verdana"/>
              </w:rPr>
              <w:t xml:space="preserve"> Jerzy Roszkowski</w:t>
            </w:r>
            <w:r>
              <w:rPr>
                <w:rFonts w:ascii="Arial Narrow" w:hAnsi="Arial Narrow" w:cs="Verdana"/>
              </w:rPr>
              <w:t xml:space="preserve">, </w:t>
            </w:r>
            <w:r w:rsidRPr="00B623FC">
              <w:rPr>
                <w:rFonts w:ascii="Arial Narrow" w:hAnsi="Arial Narrow" w:cs="Verdana"/>
              </w:rPr>
              <w:t xml:space="preserve"> Helion, Gliwice</w:t>
            </w:r>
            <w:r>
              <w:rPr>
                <w:rFonts w:ascii="Arial Narrow" w:hAnsi="Arial Narrow" w:cs="Verdana"/>
              </w:rPr>
              <w:t>,</w:t>
            </w:r>
            <w:r w:rsidRPr="00B623FC">
              <w:rPr>
                <w:rFonts w:ascii="Arial Narrow" w:hAnsi="Arial Narrow" w:cs="Verdana"/>
              </w:rPr>
              <w:t xml:space="preserve"> 2002.</w:t>
            </w:r>
          </w:p>
        </w:tc>
      </w:tr>
      <w:tr w:rsidR="00460E13" w:rsidRPr="00174082" w:rsidTr="00460E13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E13" w:rsidRPr="00744A0B" w:rsidRDefault="00460E13" w:rsidP="00460E1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</w:t>
            </w:r>
            <w:r w:rsidRPr="007704CC">
              <w:rPr>
                <w:rFonts w:ascii="Arial Narrow" w:hAnsi="Arial Narrow"/>
              </w:rPr>
              <w:t>ykład z prezentacją multimedialną, ćwiczenia laboratoryjne, dyskusja, praca indywidualna i zespołowa, konsultacja indywidualna z wykładowcą;</w:t>
            </w:r>
          </w:p>
        </w:tc>
      </w:tr>
      <w:tr w:rsidR="00460E13" w:rsidRPr="00174082" w:rsidTr="00460E13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460E13" w:rsidRPr="00174082" w:rsidRDefault="00460E1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0E13" w:rsidRPr="004B525A" w:rsidRDefault="00460E13" w:rsidP="00460E13">
            <w:pPr>
              <w:ind w:left="124"/>
              <w:rPr>
                <w:rFonts w:ascii="Arial Narrow" w:hAnsi="Arial Narrow"/>
              </w:rPr>
            </w:pPr>
            <w:r w:rsidRPr="004B525A">
              <w:rPr>
                <w:rFonts w:ascii="Arial Narrow" w:hAnsi="Arial Narrow"/>
              </w:rPr>
              <w:t>praca zespołowa; udział studenta i zaangażowanie w projekcie; umożliwienie wykazania się umiejętnościami menadżerskimi;</w:t>
            </w:r>
            <w:r>
              <w:rPr>
                <w:rFonts w:ascii="Arial Narrow" w:hAnsi="Arial Narrow"/>
              </w:rPr>
              <w:t xml:space="preserve">  </w:t>
            </w:r>
            <w:r w:rsidRPr="004B525A">
              <w:rPr>
                <w:rFonts w:ascii="Arial Narrow" w:hAnsi="Arial Narrow"/>
              </w:rPr>
              <w:t xml:space="preserve">aktywny udział </w:t>
            </w:r>
            <w:r>
              <w:rPr>
                <w:rFonts w:ascii="Arial Narrow" w:hAnsi="Arial Narrow"/>
              </w:rPr>
              <w:t>w zajęciach</w:t>
            </w:r>
            <w:r w:rsidRPr="004B525A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t xml:space="preserve">wykonywanie </w:t>
            </w:r>
            <w:r w:rsidRPr="004B525A">
              <w:rPr>
                <w:rFonts w:ascii="Arial Narrow" w:hAnsi="Arial Narrow"/>
              </w:rPr>
              <w:t>sprawozda</w:t>
            </w:r>
            <w:r>
              <w:rPr>
                <w:rFonts w:ascii="Arial Narrow" w:hAnsi="Arial Narrow"/>
              </w:rPr>
              <w:t>ń</w:t>
            </w:r>
            <w:r w:rsidRPr="004B525A">
              <w:rPr>
                <w:rFonts w:ascii="Arial Narrow" w:hAnsi="Arial Narrow"/>
              </w:rPr>
              <w:t>;</w:t>
            </w:r>
          </w:p>
          <w:p w:rsidR="00460E13" w:rsidRPr="004B525A" w:rsidRDefault="00460E13" w:rsidP="00460E13">
            <w:pPr>
              <w:pStyle w:val="Tekstpodstawowywcity2"/>
              <w:spacing w:line="240" w:lineRule="auto"/>
              <w:ind w:left="72"/>
              <w:rPr>
                <w:rFonts w:ascii="Arial Narrow" w:hAnsi="Arial Narrow" w:cs="Arial"/>
                <w:sz w:val="22"/>
                <w:szCs w:val="22"/>
              </w:rPr>
            </w:pPr>
            <w:r w:rsidRPr="004B525A">
              <w:rPr>
                <w:rFonts w:ascii="Arial Narrow" w:hAnsi="Arial Narrow"/>
                <w:sz w:val="22"/>
                <w:szCs w:val="22"/>
              </w:rPr>
              <w:t>podstawą zaliczenia jest kolokwium z wykładu</w:t>
            </w:r>
            <w:r>
              <w:rPr>
                <w:rFonts w:ascii="Arial Narrow" w:hAnsi="Arial Narrow"/>
                <w:sz w:val="22"/>
                <w:szCs w:val="22"/>
              </w:rPr>
              <w:t xml:space="preserve"> (30%)</w:t>
            </w:r>
            <w:r w:rsidRPr="004B525A">
              <w:rPr>
                <w:rFonts w:ascii="Arial Narrow" w:hAnsi="Arial Narrow"/>
                <w:sz w:val="22"/>
                <w:szCs w:val="22"/>
              </w:rPr>
              <w:t>, rozmowa indywidualna nad dokumentacją projektową i wkładem własnym studenta</w:t>
            </w:r>
            <w:r>
              <w:rPr>
                <w:rFonts w:ascii="Arial Narrow" w:hAnsi="Arial Narrow"/>
                <w:sz w:val="22"/>
                <w:szCs w:val="22"/>
              </w:rPr>
              <w:t xml:space="preserve"> (30%)</w:t>
            </w:r>
            <w:r w:rsidRPr="004B525A">
              <w:rPr>
                <w:rFonts w:ascii="Arial Narrow" w:hAnsi="Arial Narrow"/>
                <w:sz w:val="22"/>
                <w:szCs w:val="22"/>
              </w:rPr>
              <w:t>, łączna ilość punktów zebrana za sprawozdania na ćwiczeniach</w:t>
            </w:r>
            <w:r>
              <w:rPr>
                <w:rFonts w:ascii="Arial Narrow" w:hAnsi="Arial Narrow"/>
                <w:sz w:val="22"/>
                <w:szCs w:val="22"/>
              </w:rPr>
              <w:t xml:space="preserve"> (40%)</w:t>
            </w:r>
            <w:r w:rsidRPr="004B525A"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332" w:rsidRDefault="00643332" w:rsidP="002526B3">
      <w:pPr>
        <w:spacing w:line="240" w:lineRule="auto"/>
      </w:pPr>
      <w:r>
        <w:separator/>
      </w:r>
    </w:p>
  </w:endnote>
  <w:endnote w:type="continuationSeparator" w:id="0">
    <w:p w:rsidR="00643332" w:rsidRDefault="00643332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332" w:rsidRDefault="00643332" w:rsidP="002526B3">
      <w:pPr>
        <w:spacing w:line="240" w:lineRule="auto"/>
      </w:pPr>
      <w:r>
        <w:separator/>
      </w:r>
    </w:p>
  </w:footnote>
  <w:footnote w:type="continuationSeparator" w:id="0">
    <w:p w:rsidR="00643332" w:rsidRDefault="00643332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E13" w:rsidRDefault="00460E13" w:rsidP="002526B3">
    <w:pPr>
      <w:pStyle w:val="Nagwek"/>
    </w:pPr>
  </w:p>
  <w:p w:rsidR="00460E13" w:rsidRDefault="00460E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17DFC"/>
    <w:multiLevelType w:val="hybridMultilevel"/>
    <w:tmpl w:val="069009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E13"/>
    <w:rsid w:val="0001741D"/>
    <w:rsid w:val="00030CFB"/>
    <w:rsid w:val="000D026F"/>
    <w:rsid w:val="0010178F"/>
    <w:rsid w:val="00174082"/>
    <w:rsid w:val="001760A9"/>
    <w:rsid w:val="002022C2"/>
    <w:rsid w:val="0021045B"/>
    <w:rsid w:val="00217FC4"/>
    <w:rsid w:val="00221DC0"/>
    <w:rsid w:val="00226C5F"/>
    <w:rsid w:val="00247DD3"/>
    <w:rsid w:val="002526B3"/>
    <w:rsid w:val="002A5A08"/>
    <w:rsid w:val="002A726A"/>
    <w:rsid w:val="002B17E9"/>
    <w:rsid w:val="002C66EB"/>
    <w:rsid w:val="002C7024"/>
    <w:rsid w:val="002F1CDF"/>
    <w:rsid w:val="00360906"/>
    <w:rsid w:val="003E4A43"/>
    <w:rsid w:val="00460E13"/>
    <w:rsid w:val="00572537"/>
    <w:rsid w:val="00586ACF"/>
    <w:rsid w:val="00586CD1"/>
    <w:rsid w:val="005A50BF"/>
    <w:rsid w:val="005C05A2"/>
    <w:rsid w:val="00643332"/>
    <w:rsid w:val="00783E43"/>
    <w:rsid w:val="007E278F"/>
    <w:rsid w:val="008012BE"/>
    <w:rsid w:val="00843D67"/>
    <w:rsid w:val="00847EBB"/>
    <w:rsid w:val="00877931"/>
    <w:rsid w:val="008B7C4E"/>
    <w:rsid w:val="00A53F92"/>
    <w:rsid w:val="00AD63B2"/>
    <w:rsid w:val="00B823A5"/>
    <w:rsid w:val="00C14757"/>
    <w:rsid w:val="00C322C3"/>
    <w:rsid w:val="00C70FFF"/>
    <w:rsid w:val="00C9269F"/>
    <w:rsid w:val="00C9667F"/>
    <w:rsid w:val="00D200DC"/>
    <w:rsid w:val="00D24E31"/>
    <w:rsid w:val="00D43C3E"/>
    <w:rsid w:val="00E410DF"/>
    <w:rsid w:val="00E7624F"/>
    <w:rsid w:val="00EE6FA0"/>
    <w:rsid w:val="00F616DF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rsid w:val="00460E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0E1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8F9E8-E3E8-4C5F-9322-F06989A29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27</TotalTime>
  <Pages>4</Pages>
  <Words>1055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11</cp:revision>
  <cp:lastPrinted>2016-01-20T08:17:00Z</cp:lastPrinted>
  <dcterms:created xsi:type="dcterms:W3CDTF">2016-03-18T08:41:00Z</dcterms:created>
  <dcterms:modified xsi:type="dcterms:W3CDTF">2019-06-27T08:47:00Z</dcterms:modified>
</cp:coreProperties>
</file>